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3C987514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A63B11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70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6F6B1A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07097</w:t>
      </w:r>
      <w:bookmarkStart w:id="0" w:name="_GoBack"/>
      <w:bookmarkEnd w:id="0"/>
    </w:p>
    <w:p w14:paraId="001615F3" w14:textId="0A32C661" w:rsidR="00BA47CD" w:rsidRPr="00A7051B" w:rsidRDefault="00A63B1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A63B11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Goteborg, Sweden, 25 – 29 August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704C69E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[</w:t>
      </w:r>
      <w:r w:rsid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D</w:t>
      </w:r>
      <w:r w:rsidR="007E6168" w:rsidRPr="007E6168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raft]</w:t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433DEB"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LS on </w:t>
      </w:r>
      <w:r w:rsidR="00900B3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UE Reader selection</w:t>
      </w:r>
    </w:p>
    <w:p w14:paraId="1F6CD039" w14:textId="43D28A9C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1" w:name="OLE_LINK58"/>
      <w:bookmarkStart w:id="2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E711B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52ACA90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CE711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20</w:t>
      </w:r>
    </w:p>
    <w:bookmarkEnd w:id="3"/>
    <w:bookmarkEnd w:id="4"/>
    <w:bookmarkEnd w:id="5"/>
    <w:p w14:paraId="4F2642E5" w14:textId="7A33460D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62571D" w:rsidRPr="0062571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FS_AmbientIoT_Ph2_ARC</w:t>
      </w:r>
      <w:r w:rsidR="0062571D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, </w:t>
      </w:r>
      <w:r w:rsidR="0062571D" w:rsidRPr="0062571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Ambient_IoT_Solutions_Ph2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0CBC6E2D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975982" w:rsidRPr="00975982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CATT</w:t>
      </w:r>
      <w:r w:rsidR="00975982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C90EA2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[</w:t>
      </w:r>
      <w:r w:rsidR="00975982" w:rsidRPr="00975982">
        <w:rPr>
          <w:rFonts w:ascii="Arial" w:eastAsia="DengXian" w:hAnsi="Arial" w:cs="Arial"/>
          <w:color w:val="FF0000"/>
          <w:kern w:val="2"/>
          <w:sz w:val="22"/>
          <w:szCs w:val="22"/>
          <w:lang w:val="en-US" w:eastAsia="zh-CN"/>
          <w14:ligatures w14:val="standardContextual"/>
        </w:rPr>
        <w:t>to be SA</w:t>
      </w:r>
      <w:r w:rsidR="00975982" w:rsidRPr="00975982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2</w:t>
      </w:r>
      <w:r w:rsidR="00C90EA2">
        <w:rPr>
          <w:rFonts w:ascii="Arial" w:eastAsia="DengXian" w:hAnsi="Arial" w:cs="Arial" w:hint="eastAsia"/>
          <w:color w:val="FF0000"/>
          <w:kern w:val="2"/>
          <w:sz w:val="22"/>
          <w:szCs w:val="22"/>
          <w:lang w:val="en-US" w:eastAsia="zh-CN"/>
          <w14:ligatures w14:val="standardContextual"/>
        </w:rPr>
        <w:t>]</w:t>
      </w:r>
    </w:p>
    <w:p w14:paraId="0304D29A" w14:textId="1AC9303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62571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62571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6B100DE6" w14:textId="57BF4D56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6" w:name="OLE_LINK46"/>
      <w:bookmarkStart w:id="7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62571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6"/>
    <w:bookmarkEnd w:id="7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F63BC9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Qiang Deng</w:t>
      </w:r>
    </w:p>
    <w:p w14:paraId="4F8DB17A" w14:textId="30B8258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33E89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dengqiang1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C75B60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616C49"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S2-25xxxxx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4E97C0DA" w14:textId="6AA37633" w:rsidR="002D5258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</w:t>
      </w:r>
      <w:r w:rsidR="002D525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has started the study work on </w:t>
      </w:r>
      <w:r w:rsidR="002D5258" w:rsidRPr="002D5258">
        <w:rPr>
          <w:rFonts w:ascii="Arial" w:eastAsia="DengXian" w:hAnsi="Arial" w:cs="Arial"/>
          <w:kern w:val="2"/>
          <w:lang w:val="en-US" w:eastAsia="zh-CN"/>
          <w14:ligatures w14:val="standardContextual"/>
        </w:rPr>
        <w:t>FS_AmbientIoT_Ph2_ARC</w:t>
      </w:r>
      <w:r w:rsidR="002D525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 and agreed to study UE Reader selection in the scope of Key Issue #1</w:t>
      </w:r>
      <w:r w:rsidR="008410E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(as attached in S2-25xxxxx)</w:t>
      </w:r>
      <w:r w:rsidR="002D525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 SA2 understands whether and how to support UE Reader selection in NG-RAN is in the remit of RAN WGs.</w:t>
      </w:r>
    </w:p>
    <w:p w14:paraId="672DD914" w14:textId="79C8A220" w:rsidR="00FB750E" w:rsidRPr="00FB750E" w:rsidRDefault="0084597B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8" w:name="OLE_LINK3"/>
      <w:bookmarkStart w:id="9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kindly asks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</w:t>
      </w:r>
      <w:r w:rsidR="002D525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3 and RAN2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take 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above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information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into </w:t>
      </w:r>
      <w:r w:rsidR="006E3C4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account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in their future work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bookmarkEnd w:id="8"/>
    <w:bookmarkEnd w:id="9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1C83F2FB" w14:textId="06D2D0CB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 w:rsidR="0084597B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</w:t>
      </w:r>
      <w:r w:rsidR="002D5258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3</w:t>
      </w:r>
      <w:r w:rsidR="000A6EC2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 and</w:t>
      </w:r>
      <w:r w:rsidR="002D5258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 </w:t>
      </w:r>
      <w:r w:rsidR="002D5258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RAN2</w:t>
      </w:r>
    </w:p>
    <w:p w14:paraId="6578EC53" w14:textId="4D902BB1" w:rsidR="00B05C37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2645FE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</w:t>
      </w:r>
      <w:r w:rsidR="002645F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3</w:t>
      </w:r>
      <w:r w:rsidR="002F03A0" w:rsidRPr="002F03A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and </w:t>
      </w:r>
      <w:r w:rsidR="002645F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RAN2</w:t>
      </w:r>
      <w:r w:rsidR="002F03A0" w:rsidRPr="002F03A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take the above information into account in their future work.</w:t>
      </w: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06B564A7" w14:textId="70CCE098" w:rsid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宋体" w:hAnsi="Arial" w:cs="Arial" w:hint="eastAsia"/>
          <w:lang w:eastAsia="zh-CN"/>
        </w:rPr>
        <w:t>7</w:t>
      </w:r>
      <w:r>
        <w:rPr>
          <w:rFonts w:ascii="Arial" w:eastAsia="宋体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p w14:paraId="1CA1AE39" w14:textId="2E5C4F4C" w:rsidR="00F9124E" w:rsidRDefault="00F9124E" w:rsidP="00F9124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eastAsia="宋体" w:hAnsi="Arial" w:cs="Arial" w:hint="eastAsia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>
        <w:rPr>
          <w:rFonts w:ascii="Arial" w:eastAsia="DengXian" w:hAnsi="Arial" w:cs="Arial" w:hint="eastAsia"/>
          <w:lang w:eastAsia="zh-CN"/>
        </w:rPr>
        <w:t>11-17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D</w:t>
      </w:r>
      <w:r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allas</w:t>
      </w:r>
      <w:r w:rsidRPr="00F9124E">
        <w:rPr>
          <w:rFonts w:ascii="Arial" w:hAnsi="Arial" w:cs="Arial"/>
          <w:color w:val="312E25"/>
          <w:sz w:val="18"/>
          <w:szCs w:val="18"/>
          <w:shd w:val="clear" w:color="auto" w:fill="FFFFFF"/>
        </w:rPr>
        <w:t>, USA</w:t>
      </w:r>
    </w:p>
    <w:p w14:paraId="245644FF" w14:textId="77777777" w:rsidR="00F9124E" w:rsidRPr="00F9124E" w:rsidRDefault="00F9124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</w:p>
    <w:sectPr w:rsidR="00F9124E" w:rsidRPr="00F9124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613993" w15:done="0"/>
  <w15:commentEx w15:paraId="189C0F38" w15:paraIdParent="03613993" w15:done="0"/>
  <w15:commentEx w15:paraId="1FC200D6" w15:paraIdParent="03613993" w15:done="0"/>
  <w15:commentEx w15:paraId="510A9AFA" w15:done="0"/>
  <w15:commentEx w15:paraId="2A4CD824" w15:paraIdParent="510A9AFA" w15:done="0"/>
  <w15:commentEx w15:paraId="26AB8630" w15:paraIdParent="510A9AFA" w15:done="0"/>
  <w15:commentEx w15:paraId="467F3C7B" w15:paraIdParent="510A9AFA" w15:done="0"/>
  <w15:commentEx w15:paraId="1FF34EC2" w15:paraIdParent="510A9AFA" w15:done="0"/>
  <w15:commentEx w15:paraId="5CF7A86A" w15:paraIdParent="510A9AFA" w15:done="0"/>
  <w15:commentEx w15:paraId="2FDD86E2" w15:paraIdParent="510A9AFA" w15:done="0"/>
  <w15:commentEx w15:paraId="34D1690C" w15:paraIdParent="510A9AFA" w15:done="0"/>
  <w15:commentEx w15:paraId="0074088E" w15:done="0"/>
  <w15:commentEx w15:paraId="2BBF665F" w15:done="0"/>
  <w15:commentEx w15:paraId="545A3A81" w15:paraIdParent="2BBF665F" w15:done="0"/>
  <w15:commentEx w15:paraId="217F31B7" w15:paraIdParent="2BBF665F" w15:done="0"/>
  <w15:commentEx w15:paraId="20A64692" w15:done="0"/>
  <w15:commentEx w15:paraId="3B880BE4" w15:paraIdParent="20A64692" w15:done="0"/>
  <w15:commentEx w15:paraId="6ECE4D6F" w15:done="0"/>
  <w15:commentEx w15:paraId="3BD60A8C" w15:done="0"/>
  <w15:commentEx w15:paraId="01E71FFA" w15:paraIdParent="3BD60A8C" w15:done="0"/>
  <w15:commentEx w15:paraId="3F4331DB" w15:done="0"/>
  <w15:commentEx w15:paraId="4E11CAD1" w15:paraIdParent="3F4331DB" w15:done="0"/>
  <w15:commentEx w15:paraId="6AEBA4CA" w15:done="0"/>
  <w15:commentEx w15:paraId="5EA7DD1D" w15:paraIdParent="6AEBA4CA" w15:done="0"/>
  <w15:commentEx w15:paraId="71D6B7BD" w15:paraIdParent="6AEBA4CA" w15:done="0"/>
  <w15:commentEx w15:paraId="06850096" w15:paraIdParent="6AEBA4CA" w15:done="0"/>
  <w15:commentEx w15:paraId="4DEE172A" w15:paraIdParent="6AEBA4CA" w15:done="0"/>
  <w15:commentEx w15:paraId="7ABF3383" w15:paraIdParent="6AEBA4CA" w15:done="0"/>
  <w15:commentEx w15:paraId="71C3DD3D" w15:done="0"/>
  <w15:commentEx w15:paraId="69FE86FA" w15:done="0"/>
  <w15:commentEx w15:paraId="42E4BF0D" w15:paraIdParent="69FE86FA" w15:done="0"/>
  <w15:commentEx w15:paraId="3A3C5487" w15:paraIdParent="69FE86FA" w15:done="0"/>
  <w15:commentEx w15:paraId="4B7B3FB1" w15:done="0"/>
  <w15:commentEx w15:paraId="582844A1" w15:paraIdParent="4B7B3FB1" w15:done="0"/>
  <w15:commentEx w15:paraId="7413D4D2" w15:paraIdParent="4B7B3FB1" w15:done="0"/>
  <w15:commentEx w15:paraId="6D5FECA4" w15:done="0"/>
  <w15:commentEx w15:paraId="497600E3" w15:paraIdParent="6D5FECA4" w15:done="0"/>
  <w15:commentEx w15:paraId="28983875" w15:paraIdParent="6D5FECA4" w15:done="0"/>
  <w15:commentEx w15:paraId="49E00E83" w15:paraIdParent="6D5FECA4" w15:done="0"/>
  <w15:commentEx w15:paraId="01CA3584" w15:paraIdParent="6D5FEC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F8C22CD" w16cex:dateUtc="2025-04-15T08:59:00Z"/>
  <w16cex:commentExtensible w16cex:durableId="2BAB39EA" w16cex:dateUtc="2025-04-17T00:27:00Z"/>
  <w16cex:commentExtensible w16cex:durableId="2BA7BE0B" w16cex:dateUtc="2025-04-14T09:02:00Z"/>
  <w16cex:commentExtensible w16cex:durableId="5C4AEBBD" w16cex:dateUtc="2025-04-15T09:17:00Z"/>
  <w16cex:commentExtensible w16cex:durableId="73B31E5C" w16cex:dateUtc="2025-04-16T18:56:00Z"/>
  <w16cex:commentExtensible w16cex:durableId="2BAB3A1F" w16cex:dateUtc="2025-04-17T00:28:00Z"/>
  <w16cex:commentExtensible w16cex:durableId="559D65F4" w16cex:dateUtc="2025-04-17T09:36:00Z"/>
  <w16cex:commentExtensible w16cex:durableId="3FB90F0F" w16cex:dateUtc="2025-04-17T19:23:00Z"/>
  <w16cex:commentExtensible w16cex:durableId="13B5E387" w16cex:dateUtc="2025-04-17T21:10:00Z"/>
  <w16cex:commentExtensible w16cex:durableId="50DD3155" w16cex:dateUtc="2025-04-16T12:29:00Z"/>
  <w16cex:commentExtensible w16cex:durableId="10DAC8C3" w16cex:dateUtc="2025-04-15T09:09:00Z"/>
  <w16cex:commentExtensible w16cex:durableId="2AB02A92" w16cex:dateUtc="2025-04-17T09:57:00Z"/>
  <w16cex:commentExtensible w16cex:durableId="35CFCC1F" w16cex:dateUtc="2025-04-17T21:13:00Z"/>
  <w16cex:commentExtensible w16cex:durableId="5AB32555" w16cex:dateUtc="2025-04-17T09:41:00Z"/>
  <w16cex:commentExtensible w16cex:durableId="23F259BF" w16cex:dateUtc="2025-04-17T21:15:00Z"/>
  <w16cex:commentExtensible w16cex:durableId="05DF23E0" w16cex:dateUtc="2025-04-16T12:30:00Z"/>
  <w16cex:commentExtensible w16cex:durableId="2BA7B902" w16cex:dateUtc="2025-04-14T08:40:00Z"/>
  <w16cex:commentExtensible w16cex:durableId="370D7CEA" w16cex:dateUtc="2025-04-17T09:39:00Z"/>
  <w16cex:commentExtensible w16cex:durableId="2BA8A4CE" w16cex:dateUtc="2025-04-15T01:26:00Z"/>
  <w16cex:commentExtensible w16cex:durableId="2BA7C1DF" w16cex:dateUtc="2025-04-14T09:18:00Z"/>
  <w16cex:commentExtensible w16cex:durableId="2BA8A563" w16cex:dateUtc="2025-04-15T01:29:00Z"/>
  <w16cex:commentExtensible w16cex:durableId="7661A7CF" w16cex:dateUtc="2025-04-16T12:25:00Z"/>
  <w16cex:commentExtensible w16cex:durableId="2EFB0B82" w16cex:dateUtc="2025-04-17T21:23:00Z"/>
  <w16cex:commentExtensible w16cex:durableId="77DE0216" w16cex:dateUtc="2025-04-17T09:43:00Z"/>
  <w16cex:commentExtensible w16cex:durableId="12920549" w16cex:dateUtc="2025-04-16T19:00:00Z"/>
  <w16cex:commentExtensible w16cex:durableId="78F18124" w16cex:dateUtc="2025-04-17T09:43:00Z"/>
  <w16cex:commentExtensible w16cex:durableId="35E13D58" w16cex:dateUtc="2025-04-17T21:25:00Z"/>
  <w16cex:commentExtensible w16cex:durableId="4C4E3C7F" w16cex:dateUtc="2025-04-16T19:06:00Z"/>
  <w16cex:commentExtensible w16cex:durableId="5A0D0644" w16cex:dateUtc="2025-04-17T09:43:00Z"/>
  <w16cex:commentExtensible w16cex:durableId="76C48EEE" w16cex:dateUtc="2025-04-17T21:29:00Z"/>
  <w16cex:commentExtensible w16cex:durableId="4BE6B2DA" w16cex:dateUtc="2025-04-16T19:11:00Z"/>
  <w16cex:commentExtensible w16cex:durableId="2BAB3C97" w16cex:dateUtc="2025-04-17T00:38:00Z"/>
  <w16cex:commentExtensible w16cex:durableId="1F158907" w16cex:dateUtc="2025-04-17T09:45:00Z"/>
  <w16cex:commentExtensible w16cex:durableId="3A0163C0" w16cex:dateUtc="2025-04-17T2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613993" w16cid:durableId="3F8C22CD"/>
  <w16cid:commentId w16cid:paraId="189C0F38" w16cid:durableId="189C0F38"/>
  <w16cid:commentId w16cid:paraId="1FC200D6" w16cid:durableId="2BAB39EA"/>
  <w16cid:commentId w16cid:paraId="510A9AFA" w16cid:durableId="2BA7BE0B"/>
  <w16cid:commentId w16cid:paraId="2A4CD824" w16cid:durableId="5C4AEBBD"/>
  <w16cid:commentId w16cid:paraId="26AB8630" w16cid:durableId="26AB8630"/>
  <w16cid:commentId w16cid:paraId="467F3C7B" w16cid:durableId="73B31E5C"/>
  <w16cid:commentId w16cid:paraId="1FF34EC2" w16cid:durableId="2BAB3A1F"/>
  <w16cid:commentId w16cid:paraId="5CF7A86A" w16cid:durableId="559D65F4"/>
  <w16cid:commentId w16cid:paraId="2FDD86E2" w16cid:durableId="3FB90F0F"/>
  <w16cid:commentId w16cid:paraId="34D1690C" w16cid:durableId="13B5E387"/>
  <w16cid:commentId w16cid:paraId="0074088E" w16cid:durableId="50DD3155"/>
  <w16cid:commentId w16cid:paraId="2BBF665F" w16cid:durableId="10DAC8C3"/>
  <w16cid:commentId w16cid:paraId="545A3A81" w16cid:durableId="2AB02A92"/>
  <w16cid:commentId w16cid:paraId="217F31B7" w16cid:durableId="35CFCC1F"/>
  <w16cid:commentId w16cid:paraId="20A64692" w16cid:durableId="5AB32555"/>
  <w16cid:commentId w16cid:paraId="3B880BE4" w16cid:durableId="23F259BF"/>
  <w16cid:commentId w16cid:paraId="6ECE4D6F" w16cid:durableId="05DF23E0"/>
  <w16cid:commentId w16cid:paraId="3BD60A8C" w16cid:durableId="2BA7B902"/>
  <w16cid:commentId w16cid:paraId="01E71FFA" w16cid:durableId="370D7CEA"/>
  <w16cid:commentId w16cid:paraId="3F4331DB" w16cid:durableId="2BA8A4CE"/>
  <w16cid:commentId w16cid:paraId="4E11CAD1" w16cid:durableId="4E11CAD1"/>
  <w16cid:commentId w16cid:paraId="6AEBA4CA" w16cid:durableId="2BA7B339"/>
  <w16cid:commentId w16cid:paraId="5EA7DD1D" w16cid:durableId="2BA7C1DF"/>
  <w16cid:commentId w16cid:paraId="71D6B7BD" w16cid:durableId="2BA8A563"/>
  <w16cid:commentId w16cid:paraId="06850096" w16cid:durableId="06850096"/>
  <w16cid:commentId w16cid:paraId="4DEE172A" w16cid:durableId="7661A7CF"/>
  <w16cid:commentId w16cid:paraId="7ABF3383" w16cid:durableId="2EFB0B82"/>
  <w16cid:commentId w16cid:paraId="71C3DD3D" w16cid:durableId="77DE0216"/>
  <w16cid:commentId w16cid:paraId="69FE86FA" w16cid:durableId="12920549"/>
  <w16cid:commentId w16cid:paraId="42E4BF0D" w16cid:durableId="78F18124"/>
  <w16cid:commentId w16cid:paraId="3A3C5487" w16cid:durableId="35E13D58"/>
  <w16cid:commentId w16cid:paraId="4B7B3FB1" w16cid:durableId="4C4E3C7F"/>
  <w16cid:commentId w16cid:paraId="582844A1" w16cid:durableId="5A0D0644"/>
  <w16cid:commentId w16cid:paraId="7413D4D2" w16cid:durableId="76C48EEE"/>
  <w16cid:commentId w16cid:paraId="6D5FECA4" w16cid:durableId="6D5FECA4"/>
  <w16cid:commentId w16cid:paraId="497600E3" w16cid:durableId="4BE6B2DA"/>
  <w16cid:commentId w16cid:paraId="28983875" w16cid:durableId="2BAB3C97"/>
  <w16cid:commentId w16cid:paraId="49E00E83" w16cid:durableId="1F158907"/>
  <w16cid:commentId w16cid:paraId="01CA3584" w16cid:durableId="3A0163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B5429" w14:textId="77777777" w:rsidR="00F725E1" w:rsidRDefault="00F725E1">
      <w:pPr>
        <w:spacing w:after="0"/>
      </w:pPr>
      <w:r>
        <w:separator/>
      </w:r>
    </w:p>
  </w:endnote>
  <w:endnote w:type="continuationSeparator" w:id="0">
    <w:p w14:paraId="7F7601FF" w14:textId="77777777" w:rsidR="00F725E1" w:rsidRDefault="00F725E1">
      <w:pPr>
        <w:spacing w:after="0"/>
      </w:pPr>
      <w:r>
        <w:continuationSeparator/>
      </w:r>
    </w:p>
  </w:endnote>
  <w:endnote w:type="continuationNotice" w:id="1">
    <w:p w14:paraId="079FB753" w14:textId="77777777" w:rsidR="00F725E1" w:rsidRDefault="00F725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F1E0F" w14:textId="77777777" w:rsidR="00F725E1" w:rsidRDefault="00F725E1">
      <w:pPr>
        <w:spacing w:after="0"/>
      </w:pPr>
      <w:r>
        <w:separator/>
      </w:r>
    </w:p>
  </w:footnote>
  <w:footnote w:type="continuationSeparator" w:id="0">
    <w:p w14:paraId="77A38873" w14:textId="77777777" w:rsidR="00F725E1" w:rsidRDefault="00F725E1">
      <w:pPr>
        <w:spacing w:after="0"/>
      </w:pPr>
      <w:r>
        <w:continuationSeparator/>
      </w:r>
    </w:p>
  </w:footnote>
  <w:footnote w:type="continuationNotice" w:id="1">
    <w:p w14:paraId="11598CFD" w14:textId="77777777" w:rsidR="00F725E1" w:rsidRDefault="00F725E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Huawei-Yulong">
    <w15:presenceInfo w15:providerId="None" w15:userId="Huawei-Yulong"/>
  </w15:person>
  <w15:person w15:author="Yi2-xiaomi">
    <w15:presenceInfo w15:providerId="None" w15:userId="Yi2-xiaomi"/>
  </w15:person>
  <w15:person w15:author="yuan_vivo">
    <w15:presenceInfo w15:providerId="None" w15:userId="yuan_vivo"/>
  </w15:person>
  <w15:person w15:author="Futurewei (Yunsong)">
    <w15:presenceInfo w15:providerId="None" w15:userId="Futurewei (Yunsong)"/>
  </w15:person>
  <w15:person w15:author="ZTE(Eswar)">
    <w15:presenceInfo w15:providerId="None" w15:userId="ZTE(Eswar)"/>
  </w15:person>
  <w15:person w15:author="QC (Umesh)">
    <w15:presenceInfo w15:providerId="None" w15:userId="QC (Umesh)"/>
  </w15:person>
  <w15:person w15:author="Ericsson">
    <w15:presenceInfo w15:providerId="None" w15:userId="Ericsson"/>
  </w15:person>
  <w15:person w15:author="Apple - Zhibin Wu">
    <w15:presenceInfo w15:providerId="None" w15:userId="Apple - Zhibin Wu"/>
  </w15:person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00F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5BD"/>
    <w:rsid w:val="00054ECD"/>
    <w:rsid w:val="0006479F"/>
    <w:rsid w:val="000667C9"/>
    <w:rsid w:val="00070E09"/>
    <w:rsid w:val="00075B99"/>
    <w:rsid w:val="0008098B"/>
    <w:rsid w:val="00080BBC"/>
    <w:rsid w:val="00081A80"/>
    <w:rsid w:val="0008384C"/>
    <w:rsid w:val="00090765"/>
    <w:rsid w:val="00090E87"/>
    <w:rsid w:val="00095CEE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638AC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24AB"/>
    <w:rsid w:val="001B52F0"/>
    <w:rsid w:val="001B5B6C"/>
    <w:rsid w:val="001B717C"/>
    <w:rsid w:val="001B7A65"/>
    <w:rsid w:val="001C0A9C"/>
    <w:rsid w:val="001C62DD"/>
    <w:rsid w:val="001C7A50"/>
    <w:rsid w:val="001D1AB6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04B93"/>
    <w:rsid w:val="00213128"/>
    <w:rsid w:val="00232267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5F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A1ACE"/>
    <w:rsid w:val="002A3A57"/>
    <w:rsid w:val="002A4D8F"/>
    <w:rsid w:val="002A5F21"/>
    <w:rsid w:val="002B3CAA"/>
    <w:rsid w:val="002B4824"/>
    <w:rsid w:val="002B543F"/>
    <w:rsid w:val="002B5741"/>
    <w:rsid w:val="002C035A"/>
    <w:rsid w:val="002C0F1C"/>
    <w:rsid w:val="002C52D7"/>
    <w:rsid w:val="002C77E5"/>
    <w:rsid w:val="002D2D32"/>
    <w:rsid w:val="002D5258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534B"/>
    <w:rsid w:val="00357360"/>
    <w:rsid w:val="003609EF"/>
    <w:rsid w:val="003612E7"/>
    <w:rsid w:val="003622B9"/>
    <w:rsid w:val="0036231A"/>
    <w:rsid w:val="003737E6"/>
    <w:rsid w:val="00374DD4"/>
    <w:rsid w:val="003762D4"/>
    <w:rsid w:val="003812A6"/>
    <w:rsid w:val="00382623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10371"/>
    <w:rsid w:val="0041166C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2E79"/>
    <w:rsid w:val="00563943"/>
    <w:rsid w:val="0056495A"/>
    <w:rsid w:val="00570605"/>
    <w:rsid w:val="0057210C"/>
    <w:rsid w:val="005754D7"/>
    <w:rsid w:val="00576BCA"/>
    <w:rsid w:val="0058330F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54F"/>
    <w:rsid w:val="00605811"/>
    <w:rsid w:val="00613D0E"/>
    <w:rsid w:val="00616C49"/>
    <w:rsid w:val="00620549"/>
    <w:rsid w:val="00621188"/>
    <w:rsid w:val="00621CFC"/>
    <w:rsid w:val="00623A82"/>
    <w:rsid w:val="00623C24"/>
    <w:rsid w:val="0062571D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93F"/>
    <w:rsid w:val="006C5FFA"/>
    <w:rsid w:val="006C63E0"/>
    <w:rsid w:val="006D0569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6F6B1A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17DE"/>
    <w:rsid w:val="007B1E40"/>
    <w:rsid w:val="007B346F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40A8"/>
    <w:rsid w:val="00805061"/>
    <w:rsid w:val="008063F0"/>
    <w:rsid w:val="0082277D"/>
    <w:rsid w:val="008279FA"/>
    <w:rsid w:val="00832000"/>
    <w:rsid w:val="00833E6B"/>
    <w:rsid w:val="00834E3A"/>
    <w:rsid w:val="0084015C"/>
    <w:rsid w:val="00840D94"/>
    <w:rsid w:val="0084108E"/>
    <w:rsid w:val="008410E8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6724"/>
    <w:rsid w:val="008E6E1B"/>
    <w:rsid w:val="008F1ECB"/>
    <w:rsid w:val="008F3789"/>
    <w:rsid w:val="008F686C"/>
    <w:rsid w:val="008F6EDD"/>
    <w:rsid w:val="008F7A54"/>
    <w:rsid w:val="00900B3B"/>
    <w:rsid w:val="009029DB"/>
    <w:rsid w:val="00904DD8"/>
    <w:rsid w:val="00912020"/>
    <w:rsid w:val="009148DE"/>
    <w:rsid w:val="00915657"/>
    <w:rsid w:val="00916F88"/>
    <w:rsid w:val="009206F1"/>
    <w:rsid w:val="0092379B"/>
    <w:rsid w:val="0092428C"/>
    <w:rsid w:val="00924C50"/>
    <w:rsid w:val="009252CC"/>
    <w:rsid w:val="009258BE"/>
    <w:rsid w:val="00925E1F"/>
    <w:rsid w:val="0093213B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982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951"/>
    <w:rsid w:val="00A14280"/>
    <w:rsid w:val="00A15FB5"/>
    <w:rsid w:val="00A246B6"/>
    <w:rsid w:val="00A3687E"/>
    <w:rsid w:val="00A47E70"/>
    <w:rsid w:val="00A50CF0"/>
    <w:rsid w:val="00A516E9"/>
    <w:rsid w:val="00A52F89"/>
    <w:rsid w:val="00A57ABA"/>
    <w:rsid w:val="00A63B11"/>
    <w:rsid w:val="00A70285"/>
    <w:rsid w:val="00A7051B"/>
    <w:rsid w:val="00A71EFF"/>
    <w:rsid w:val="00A733AB"/>
    <w:rsid w:val="00A7671C"/>
    <w:rsid w:val="00A82B43"/>
    <w:rsid w:val="00A91340"/>
    <w:rsid w:val="00AA25C5"/>
    <w:rsid w:val="00AA2CBC"/>
    <w:rsid w:val="00AA41AD"/>
    <w:rsid w:val="00AA5052"/>
    <w:rsid w:val="00AA7622"/>
    <w:rsid w:val="00AB143D"/>
    <w:rsid w:val="00AB186C"/>
    <w:rsid w:val="00AB2DB3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6A38"/>
    <w:rsid w:val="00B644D2"/>
    <w:rsid w:val="00B66978"/>
    <w:rsid w:val="00B67B97"/>
    <w:rsid w:val="00B70611"/>
    <w:rsid w:val="00B70DA0"/>
    <w:rsid w:val="00B71D5E"/>
    <w:rsid w:val="00B72B8C"/>
    <w:rsid w:val="00B72EC7"/>
    <w:rsid w:val="00B768F1"/>
    <w:rsid w:val="00B80112"/>
    <w:rsid w:val="00B80ED1"/>
    <w:rsid w:val="00B8146A"/>
    <w:rsid w:val="00B84A45"/>
    <w:rsid w:val="00B855E4"/>
    <w:rsid w:val="00B85B76"/>
    <w:rsid w:val="00B91AC6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6973"/>
    <w:rsid w:val="00C5389E"/>
    <w:rsid w:val="00C538A5"/>
    <w:rsid w:val="00C62129"/>
    <w:rsid w:val="00C62FCA"/>
    <w:rsid w:val="00C66969"/>
    <w:rsid w:val="00C66BA2"/>
    <w:rsid w:val="00C66C73"/>
    <w:rsid w:val="00C74285"/>
    <w:rsid w:val="00C870F6"/>
    <w:rsid w:val="00C907B5"/>
    <w:rsid w:val="00C90EA2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E711B"/>
    <w:rsid w:val="00CF29D4"/>
    <w:rsid w:val="00CF4CBA"/>
    <w:rsid w:val="00D00305"/>
    <w:rsid w:val="00D03F9A"/>
    <w:rsid w:val="00D059CF"/>
    <w:rsid w:val="00D06D51"/>
    <w:rsid w:val="00D12AD8"/>
    <w:rsid w:val="00D12B5B"/>
    <w:rsid w:val="00D17EB2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E00"/>
    <w:rsid w:val="00DB5E1B"/>
    <w:rsid w:val="00DB5F61"/>
    <w:rsid w:val="00DC07D4"/>
    <w:rsid w:val="00DC2A70"/>
    <w:rsid w:val="00DD1179"/>
    <w:rsid w:val="00DD1943"/>
    <w:rsid w:val="00DD4C6F"/>
    <w:rsid w:val="00DD614E"/>
    <w:rsid w:val="00DD6635"/>
    <w:rsid w:val="00DE0149"/>
    <w:rsid w:val="00DE34CF"/>
    <w:rsid w:val="00DE5BF9"/>
    <w:rsid w:val="00DE6862"/>
    <w:rsid w:val="00DF40AE"/>
    <w:rsid w:val="00DF634D"/>
    <w:rsid w:val="00DF63F5"/>
    <w:rsid w:val="00DF670A"/>
    <w:rsid w:val="00E02F2D"/>
    <w:rsid w:val="00E13F3D"/>
    <w:rsid w:val="00E2035B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9491B"/>
    <w:rsid w:val="00EA1553"/>
    <w:rsid w:val="00EA5EE9"/>
    <w:rsid w:val="00EA7B29"/>
    <w:rsid w:val="00EB09B7"/>
    <w:rsid w:val="00EB1C24"/>
    <w:rsid w:val="00EB3584"/>
    <w:rsid w:val="00EB37EB"/>
    <w:rsid w:val="00EB72B5"/>
    <w:rsid w:val="00ED5C90"/>
    <w:rsid w:val="00EE59AE"/>
    <w:rsid w:val="00EE7D7C"/>
    <w:rsid w:val="00EF409A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58B5"/>
    <w:rsid w:val="00F725E1"/>
    <w:rsid w:val="00F74968"/>
    <w:rsid w:val="00F845AE"/>
    <w:rsid w:val="00F85C51"/>
    <w:rsid w:val="00F8742B"/>
    <w:rsid w:val="00F8774F"/>
    <w:rsid w:val="00F87E7C"/>
    <w:rsid w:val="00F9124E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23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14B7B-581F-4375-97E5-F89D6DE21E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22</cp:revision>
  <cp:lastPrinted>1900-12-31T16:00:00Z</cp:lastPrinted>
  <dcterms:created xsi:type="dcterms:W3CDTF">2025-08-15T07:07:00Z</dcterms:created>
  <dcterms:modified xsi:type="dcterms:W3CDTF">2025-08-15T07:54:00Z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</Properties>
</file>